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BC465" w14:textId="77777777" w:rsidR="00A76CB8" w:rsidRDefault="00A76CB8" w:rsidP="00A76CB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MESSINGHAM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E7A3912" w14:textId="77777777" w:rsidR="00A76CB8" w:rsidRDefault="00A76CB8" w:rsidP="00A76CB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1EC5455" w14:textId="77777777" w:rsidR="00A76CB8" w:rsidRDefault="00A76CB8" w:rsidP="00A76CB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26C3731" w14:textId="77777777" w:rsidR="00A76CB8" w:rsidRDefault="00A76CB8" w:rsidP="00A76CB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Lincoln and suburbs the moiety of the taxes of a fifteenth and a tenth which were granted to the King at the last Parliament.   (C.F.R. 1405-13 p.183)</w:t>
      </w:r>
    </w:p>
    <w:p w14:paraId="4C8E255F" w14:textId="77777777" w:rsidR="00A76CB8" w:rsidRDefault="00A76CB8" w:rsidP="00A76CB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43C8DCC" w14:textId="77777777" w:rsidR="00A76CB8" w:rsidRDefault="00A76CB8" w:rsidP="00A76CB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2188E3F" w14:textId="77777777" w:rsidR="00A76CB8" w:rsidRDefault="00A76CB8" w:rsidP="00A76CB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2023</w:t>
      </w:r>
    </w:p>
    <w:p w14:paraId="6E005B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241EC" w14:textId="77777777" w:rsidR="00A76CB8" w:rsidRDefault="00A76CB8" w:rsidP="009139A6">
      <w:r>
        <w:separator/>
      </w:r>
    </w:p>
  </w:endnote>
  <w:endnote w:type="continuationSeparator" w:id="0">
    <w:p w14:paraId="7AE70878" w14:textId="77777777" w:rsidR="00A76CB8" w:rsidRDefault="00A76C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29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3FE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D98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202CB" w14:textId="77777777" w:rsidR="00A76CB8" w:rsidRDefault="00A76CB8" w:rsidP="009139A6">
      <w:r>
        <w:separator/>
      </w:r>
    </w:p>
  </w:footnote>
  <w:footnote w:type="continuationSeparator" w:id="0">
    <w:p w14:paraId="202920FF" w14:textId="77777777" w:rsidR="00A76CB8" w:rsidRDefault="00A76C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AB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BCF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DB2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CB8"/>
    <w:rsid w:val="000666E0"/>
    <w:rsid w:val="0022620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76CB8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9ABFD"/>
  <w15:chartTrackingRefBased/>
  <w15:docId w15:val="{040ED529-A7B6-4740-AD06-3F7E3555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CB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2025-02-22T07:40:00Z</dcterms:created>
  <dcterms:modified xsi:type="dcterms:W3CDTF">2025-02-22T07:40:00Z</dcterms:modified>
</cp:coreProperties>
</file>